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นำข้อเสนอแนะ ปัญหา อุปสรรคในการดำเนินงานของปีงบประมาณ พ.ศ. 2561 มาดำเนินการ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ของปีงบประมาณ พ.ศ. 2562 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มาตรการ/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A021CF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A021CF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A021CF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C14CB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487A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D64390" w:rsidRPr="00215E10">
        <w:rPr>
          <w:rFonts w:ascii="TH SarabunPSK" w:hAnsi="TH SarabunPSK" w:cs="TH SarabunPSK"/>
          <w:sz w:val="30"/>
          <w:szCs w:val="30"/>
          <w:cs/>
        </w:rPr>
        <w:t>……………………………</w:t>
      </w:r>
      <w:r w:rsidR="00B932D7" w:rsidRPr="00215E10">
        <w:rPr>
          <w:rFonts w:ascii="TH SarabunPSK" w:hAnsi="TH SarabunPSK" w:cs="TH SarabunPSK"/>
          <w:sz w:val="30"/>
          <w:szCs w:val="30"/>
          <w:cs/>
        </w:rPr>
        <w:t>………………………………………………………………………………………………………………………</w:t>
      </w: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A021CF" w:rsidRDefault="00A021CF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A021CF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A021CF" w:rsidRPr="00215E10" w:rsidRDefault="00A021CF" w:rsidP="00A021CF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6B9" w:rsidRDefault="00AF56B9">
      <w:r>
        <w:separator/>
      </w:r>
    </w:p>
  </w:endnote>
  <w:endnote w:type="continuationSeparator" w:id="0">
    <w:p w:rsidR="00AF56B9" w:rsidRDefault="00AF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6B9" w:rsidRDefault="00AF56B9">
      <w:r>
        <w:separator/>
      </w:r>
    </w:p>
  </w:footnote>
  <w:footnote w:type="continuationSeparator" w:id="0">
    <w:p w:rsidR="00AF56B9" w:rsidRDefault="00AF5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707C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A32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707C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A32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0A" w:rsidRDefault="00B319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0E7"/>
    <w:rsid w:val="00416FDA"/>
    <w:rsid w:val="004224B5"/>
    <w:rsid w:val="00426CCF"/>
    <w:rsid w:val="004316E0"/>
    <w:rsid w:val="00437727"/>
    <w:rsid w:val="00443E4F"/>
    <w:rsid w:val="00456768"/>
    <w:rsid w:val="004611B5"/>
    <w:rsid w:val="00461DC3"/>
    <w:rsid w:val="00464E69"/>
    <w:rsid w:val="004707C6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1CF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56B9"/>
    <w:rsid w:val="00B14187"/>
    <w:rsid w:val="00B3190A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2C5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86F34-506A-4C44-A4D7-6D706CF00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57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24</cp:revision>
  <cp:lastPrinted>2015-01-19T07:15:00Z</cp:lastPrinted>
  <dcterms:created xsi:type="dcterms:W3CDTF">2017-01-06T02:10:00Z</dcterms:created>
  <dcterms:modified xsi:type="dcterms:W3CDTF">2018-12-03T04:19:00Z</dcterms:modified>
</cp:coreProperties>
</file>